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5203F" w:rsidRDefault="0035203F" w:rsidP="008729B6">
      <w:pPr>
        <w:ind w:left="144" w:right="1080"/>
      </w:pPr>
    </w:p>
    <w:p w:rsidR="0035203F" w:rsidRDefault="0035203F" w:rsidP="0035203F"/>
    <w:p w:rsidR="00102D48" w:rsidRPr="0035203F" w:rsidRDefault="00D54600" w:rsidP="0035203F">
      <w:r>
        <w:br w:type="page"/>
      </w:r>
    </w:p>
    <w:sectPr w:rsidR="00102D48" w:rsidRPr="0035203F" w:rsidSect="0035203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627" w:right="1440" w:bottom="1440" w:left="1440" w:header="1584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D318D" w:rsidRDefault="00BD318D" w:rsidP="007B0D89">
      <w:r>
        <w:separator/>
      </w:r>
    </w:p>
  </w:endnote>
  <w:endnote w:type="continuationSeparator" w:id="0">
    <w:p w:rsidR="00BD318D" w:rsidRDefault="00BD318D" w:rsidP="007B0D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45CD5" w:rsidRDefault="00345CD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45CD5" w:rsidRDefault="00345CD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45CD5" w:rsidRDefault="00345CD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D318D" w:rsidRDefault="00BD318D" w:rsidP="007B0D89">
      <w:r>
        <w:separator/>
      </w:r>
    </w:p>
  </w:footnote>
  <w:footnote w:type="continuationSeparator" w:id="0">
    <w:p w:rsidR="00BD318D" w:rsidRDefault="00BD318D" w:rsidP="007B0D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45CD5" w:rsidRDefault="00345CD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87F3F" w:rsidRDefault="00543CD7">
    <w:pPr>
      <w:pStyle w:val="Header"/>
    </w:pPr>
    <w:bookmarkStart w:id="0" w:name="_GoBack"/>
    <w:r>
      <w:rPr>
        <w:noProof/>
      </w:rPr>
      <w:drawing>
        <wp:anchor distT="0" distB="0" distL="114300" distR="114300" simplePos="0" relativeHeight="251654654" behindDoc="1" locked="0" layoutInCell="1" allowOverlap="1">
          <wp:simplePos x="0" y="0"/>
          <wp:positionH relativeFrom="page">
            <wp:posOffset>13960</wp:posOffset>
          </wp:positionH>
          <wp:positionV relativeFrom="page">
            <wp:posOffset>13960</wp:posOffset>
          </wp:positionV>
          <wp:extent cx="7818032" cy="10117454"/>
          <wp:effectExtent l="0" t="0" r="5715" b="5080"/>
          <wp:wrapNone/>
          <wp:docPr id="3" name="Picture 4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6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818032" cy="101174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0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672A2" w:rsidRDefault="00543CD7">
    <w:pPr>
      <w:pStyle w:val="Header"/>
    </w:pPr>
    <w:r>
      <w:rPr>
        <w:noProof/>
      </w:rPr>
      <w:drawing>
        <wp:anchor distT="0" distB="0" distL="114300" distR="114300" simplePos="0" relativeHeight="251655679" behindDoc="1" locked="0" layoutInCell="1" allowOverlap="1">
          <wp:simplePos x="0" y="0"/>
          <wp:positionH relativeFrom="page">
            <wp:posOffset>-34901</wp:posOffset>
          </wp:positionH>
          <wp:positionV relativeFrom="page">
            <wp:posOffset>0</wp:posOffset>
          </wp:positionV>
          <wp:extent cx="7818032" cy="10117454"/>
          <wp:effectExtent l="0" t="0" r="5715" b="5080"/>
          <wp:wrapNone/>
          <wp:docPr id="2" name="Picture 4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7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818032" cy="101174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82"/>
  <w:proofState w:spelling="clean" w:grammar="clean"/>
  <w:attachedTemplate r:id="rId1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5CD5"/>
    <w:rsid w:val="0000087B"/>
    <w:rsid w:val="0002430D"/>
    <w:rsid w:val="0004321C"/>
    <w:rsid w:val="00063124"/>
    <w:rsid w:val="00087B51"/>
    <w:rsid w:val="000D6EBD"/>
    <w:rsid w:val="00102D48"/>
    <w:rsid w:val="001B449E"/>
    <w:rsid w:val="001D7E3E"/>
    <w:rsid w:val="002068FA"/>
    <w:rsid w:val="00242B67"/>
    <w:rsid w:val="002869AD"/>
    <w:rsid w:val="00296158"/>
    <w:rsid w:val="003271AD"/>
    <w:rsid w:val="00345CD5"/>
    <w:rsid w:val="0035203F"/>
    <w:rsid w:val="003938D0"/>
    <w:rsid w:val="003E48F6"/>
    <w:rsid w:val="00420C52"/>
    <w:rsid w:val="004427F8"/>
    <w:rsid w:val="00466B28"/>
    <w:rsid w:val="00543CD7"/>
    <w:rsid w:val="00611918"/>
    <w:rsid w:val="006265B5"/>
    <w:rsid w:val="006939FF"/>
    <w:rsid w:val="006C08A7"/>
    <w:rsid w:val="007A555E"/>
    <w:rsid w:val="007A643C"/>
    <w:rsid w:val="007B0D89"/>
    <w:rsid w:val="007B4F95"/>
    <w:rsid w:val="00820EB2"/>
    <w:rsid w:val="008729B6"/>
    <w:rsid w:val="00903257"/>
    <w:rsid w:val="009D7C08"/>
    <w:rsid w:val="009E5C9A"/>
    <w:rsid w:val="00BA0A39"/>
    <w:rsid w:val="00BD318D"/>
    <w:rsid w:val="00BD4971"/>
    <w:rsid w:val="00C9766B"/>
    <w:rsid w:val="00CB03E5"/>
    <w:rsid w:val="00CE4648"/>
    <w:rsid w:val="00D54600"/>
    <w:rsid w:val="00DD2457"/>
    <w:rsid w:val="00E46DC7"/>
    <w:rsid w:val="00E57122"/>
    <w:rsid w:val="00E672A2"/>
    <w:rsid w:val="00F87F3F"/>
    <w:rsid w:val="00FB1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efaultImageDpi w14:val="32767"/>
  <w15:chartTrackingRefBased/>
  <w15:docId w15:val="{31D5C390-E577-0843-9FB3-EE51E7AE7F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8729B6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B0D8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B0D89"/>
  </w:style>
  <w:style w:type="paragraph" w:styleId="Footer">
    <w:name w:val="footer"/>
    <w:basedOn w:val="Normal"/>
    <w:link w:val="FooterChar"/>
    <w:uiPriority w:val="99"/>
    <w:unhideWhenUsed/>
    <w:rsid w:val="007B0D8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B0D8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Volumes/files/_2018%20Job%20Archive/Storefront/Letterhead/_STLCC%20MS%20Letterhead/Chancellor%20Pittman%20Letterhead%20April%202018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Chancellor Pittman Letterhead April 2018.dot</Template>
  <TotalTime>2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dcterms:created xsi:type="dcterms:W3CDTF">2019-03-27T19:54:00Z</dcterms:created>
  <dcterms:modified xsi:type="dcterms:W3CDTF">2019-03-27T19:56:00Z</dcterms:modified>
</cp:coreProperties>
</file>